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011" w:rsidRPr="00070F10" w:rsidRDefault="001E2011" w:rsidP="001E20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  <w:u w:val="single"/>
        </w:rPr>
        <w:t>Thomas HENDRE</w:t>
      </w:r>
      <w:r w:rsidRPr="00070F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70F1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70F10">
        <w:rPr>
          <w:rFonts w:ascii="Times New Roman" w:hAnsi="Times New Roman" w:cs="Times New Roman"/>
          <w:sz w:val="24"/>
          <w:szCs w:val="24"/>
        </w:rPr>
        <w:t>fl.1433)</w:t>
      </w:r>
    </w:p>
    <w:p w:rsidR="001E2011" w:rsidRPr="00070F10" w:rsidRDefault="001E2011" w:rsidP="001E20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2011" w:rsidRPr="00070F10" w:rsidRDefault="001E2011" w:rsidP="001E20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2011" w:rsidRPr="00070F10" w:rsidRDefault="001E2011" w:rsidP="001E20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 xml:space="preserve">  2 Nov.1433</w:t>
      </w:r>
      <w:r w:rsidRPr="00070F10">
        <w:rPr>
          <w:rFonts w:ascii="Times New Roman" w:hAnsi="Times New Roman" w:cs="Times New Roman"/>
          <w:sz w:val="24"/>
          <w:szCs w:val="24"/>
        </w:rPr>
        <w:tab/>
        <w:t>He was a juror on the inquisition post mortem held in Stratton,</w:t>
      </w:r>
    </w:p>
    <w:p w:rsidR="001E2011" w:rsidRPr="00070F10" w:rsidRDefault="001E2011" w:rsidP="001E20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ab/>
      </w:r>
      <w:r w:rsidRPr="00070F10">
        <w:rPr>
          <w:rFonts w:ascii="Times New Roman" w:hAnsi="Times New Roman" w:cs="Times New Roman"/>
          <w:sz w:val="24"/>
          <w:szCs w:val="24"/>
        </w:rPr>
        <w:tab/>
        <w:t xml:space="preserve">Cornwall, into lands of the late Elizabeth </w:t>
      </w:r>
      <w:proofErr w:type="spellStart"/>
      <w:r w:rsidRPr="00070F10">
        <w:rPr>
          <w:rFonts w:ascii="Times New Roman" w:hAnsi="Times New Roman" w:cs="Times New Roman"/>
          <w:sz w:val="24"/>
          <w:szCs w:val="24"/>
        </w:rPr>
        <w:t>Botreaux</w:t>
      </w:r>
      <w:proofErr w:type="spellEnd"/>
      <w:r w:rsidRPr="00070F10">
        <w:rPr>
          <w:rFonts w:ascii="Times New Roman" w:hAnsi="Times New Roman" w:cs="Times New Roman"/>
          <w:sz w:val="24"/>
          <w:szCs w:val="24"/>
        </w:rPr>
        <w:t>(q.v.).</w:t>
      </w:r>
    </w:p>
    <w:p w:rsidR="001E2011" w:rsidRPr="00070F10" w:rsidRDefault="001E2011" w:rsidP="001E20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ab/>
      </w:r>
      <w:r w:rsidRPr="00070F10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70F10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070F10"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 w:rsidRPr="00070F10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070F10">
        <w:rPr>
          <w:rFonts w:ascii="Times New Roman" w:hAnsi="Times New Roman" w:cs="Times New Roman"/>
          <w:sz w:val="24"/>
          <w:szCs w:val="24"/>
        </w:rPr>
        <w:t xml:space="preserve"> 24-190)</w:t>
      </w:r>
    </w:p>
    <w:p w:rsidR="001E2011" w:rsidRPr="00070F10" w:rsidRDefault="001E2011" w:rsidP="001E20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2011" w:rsidRPr="00070F10" w:rsidRDefault="001E2011" w:rsidP="001E20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2011" w:rsidRPr="00070F10" w:rsidRDefault="001E2011" w:rsidP="001E20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>2 March 2016</w:t>
      </w:r>
    </w:p>
    <w:p w:rsidR="00615D0C" w:rsidRPr="00615D0C" w:rsidRDefault="00615D0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15D0C" w:rsidRPr="00615D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011" w:rsidRDefault="001E2011" w:rsidP="00615D0C">
      <w:pPr>
        <w:spacing w:after="0" w:line="240" w:lineRule="auto"/>
      </w:pPr>
      <w:r>
        <w:separator/>
      </w:r>
    </w:p>
  </w:endnote>
  <w:endnote w:type="continuationSeparator" w:id="0">
    <w:p w:rsidR="001E2011" w:rsidRDefault="001E2011" w:rsidP="00615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Footer"/>
    </w:pPr>
    <w:proofErr w:type="spellStart"/>
    <w:r>
      <w:rPr>
        <w:rFonts w:ascii="Times New Roman" w:hAnsi="Times New Roman" w:cs="Times New Roman"/>
        <w:sz w:val="24"/>
        <w:szCs w:val="24"/>
      </w:rPr>
      <w:t>Copywrite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26 February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011" w:rsidRDefault="001E2011" w:rsidP="00615D0C">
      <w:pPr>
        <w:spacing w:after="0" w:line="240" w:lineRule="auto"/>
      </w:pPr>
      <w:r>
        <w:separator/>
      </w:r>
    </w:p>
  </w:footnote>
  <w:footnote w:type="continuationSeparator" w:id="0">
    <w:p w:rsidR="001E2011" w:rsidRDefault="001E2011" w:rsidP="00615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011"/>
    <w:rsid w:val="001E2011"/>
    <w:rsid w:val="00615D0C"/>
    <w:rsid w:val="006D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B723AB-F749-4975-AD6E-D098AC97A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E201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5D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D0C"/>
  </w:style>
  <w:style w:type="paragraph" w:styleId="Footer">
    <w:name w:val="footer"/>
    <w:basedOn w:val="Normal"/>
    <w:link w:val="FooterChar"/>
    <w:uiPriority w:val="99"/>
    <w:unhideWhenUsed/>
    <w:rsid w:val="00615D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D0C"/>
  </w:style>
  <w:style w:type="character" w:styleId="Hyperlink">
    <w:name w:val="Hyperlink"/>
    <w:basedOn w:val="DefaultParagraphFont"/>
    <w:uiPriority w:val="99"/>
    <w:unhideWhenUsed/>
    <w:rsid w:val="001E20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2016-03-02T20:07:00Z</dcterms:created>
  <dcterms:modified xsi:type="dcterms:W3CDTF">2016-03-02T20:08:00Z</dcterms:modified>
</cp:coreProperties>
</file>